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4BF0EED4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E108C7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E3A56" w14:textId="77777777" w:rsidR="00A96AEF" w:rsidRDefault="00A96AEF" w:rsidP="00962258">
      <w:pPr>
        <w:spacing w:after="0" w:line="240" w:lineRule="auto"/>
      </w:pPr>
      <w:r>
        <w:separator/>
      </w:r>
    </w:p>
  </w:endnote>
  <w:endnote w:type="continuationSeparator" w:id="0">
    <w:p w14:paraId="608A0616" w14:textId="77777777" w:rsidR="00A96AEF" w:rsidRDefault="00A96AE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93071" w14:textId="77777777" w:rsidR="00A96AEF" w:rsidRDefault="00A96AEF" w:rsidP="00962258">
      <w:pPr>
        <w:spacing w:after="0" w:line="240" w:lineRule="auto"/>
      </w:pPr>
      <w:r>
        <w:separator/>
      </w:r>
    </w:p>
  </w:footnote>
  <w:footnote w:type="continuationSeparator" w:id="0">
    <w:p w14:paraId="3D4124AF" w14:textId="77777777" w:rsidR="00A96AEF" w:rsidRDefault="00A96AE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A2D6" w14:textId="208A2322" w:rsidR="00E108C7" w:rsidRDefault="00E108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444830E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0271013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54C36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7395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630E"/>
    <w:rsid w:val="00A6177B"/>
    <w:rsid w:val="00A66136"/>
    <w:rsid w:val="00A96AEF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CD734F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108C7"/>
    <w:rsid w:val="00E36C4A"/>
    <w:rsid w:val="00E4513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104</Words>
  <Characters>711</Characters>
  <Application>Microsoft Office Word</Application>
  <DocSecurity>0</DocSecurity>
  <Lines>23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6</cp:revision>
  <cp:lastPrinted>2017-11-28T17:18:00Z</cp:lastPrinted>
  <dcterms:created xsi:type="dcterms:W3CDTF">2024-01-25T09:44:00Z</dcterms:created>
  <dcterms:modified xsi:type="dcterms:W3CDTF">2026-03-18T08:22:00Z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